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B52BD0" w:rsidRDefault="00744310" w:rsidP="00B13047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A43CD9" w:rsidRPr="00A43CD9">
        <w:rPr>
          <w:rFonts w:eastAsia="Arial"/>
          <w:b/>
          <w:kern w:val="3"/>
          <w:sz w:val="24"/>
          <w:szCs w:val="24"/>
          <w:lang w:eastAsia="zh-CN"/>
        </w:rPr>
        <w:t>пгт. Куйбышевский Затон, ул. Парковая, д. 3</w:t>
      </w:r>
    </w:p>
    <w:p w:rsidR="00A43CD9" w:rsidRDefault="00A43CD9" w:rsidP="00B13047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FC3963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52798F" w:rsidRPr="0052798F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числе: </w:t>
      </w:r>
      <w:r w:rsidR="003B4E54">
        <w:rPr>
          <w:color w:val="000000"/>
          <w:kern w:val="3"/>
          <w:sz w:val="24"/>
          <w:szCs w:val="24"/>
          <w:lang w:eastAsia="zh-CN" w:bidi="hi-IN"/>
        </w:rPr>
        <w:t>р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A43CD9">
        <w:rPr>
          <w:color w:val="000000"/>
          <w:kern w:val="3"/>
          <w:sz w:val="24"/>
          <w:szCs w:val="24"/>
          <w:lang w:eastAsia="zh-CN" w:bidi="hi-IN"/>
        </w:rPr>
        <w:t xml:space="preserve">крыши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43CD9" w:rsidRPr="00A43CD9">
        <w:rPr>
          <w:b/>
          <w:color w:val="000000"/>
          <w:kern w:val="3"/>
          <w:sz w:val="24"/>
          <w:szCs w:val="24"/>
          <w:lang w:eastAsia="zh-CN" w:bidi="hi-IN"/>
        </w:rPr>
        <w:t>1 791 253,01</w:t>
      </w:r>
      <w:r w:rsidR="00A43CD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52BD0" w:rsidRPr="00B52BD0">
        <w:rPr>
          <w:b/>
          <w:bCs/>
          <w:color w:val="000000"/>
          <w:kern w:val="3"/>
          <w:sz w:val="24"/>
          <w:szCs w:val="24"/>
          <w:lang w:eastAsia="zh-CN" w:bidi="hi-IN"/>
        </w:rPr>
        <w:t>94 000,00</w:t>
      </w:r>
      <w:r w:rsidR="00B52BD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43CD9" w:rsidRPr="00A43CD9">
        <w:rPr>
          <w:b/>
          <w:bCs/>
          <w:color w:val="000000"/>
          <w:kern w:val="3"/>
          <w:sz w:val="24"/>
          <w:szCs w:val="24"/>
          <w:lang w:eastAsia="zh-CN" w:bidi="hi-IN"/>
        </w:rPr>
        <w:t>28 725,59</w:t>
      </w:r>
      <w:r w:rsidR="00A43CD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FC3963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22E70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2798F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3CD9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13047"/>
    <w:rsid w:val="00B47231"/>
    <w:rsid w:val="00B52BD0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3963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7D02A-77CC-4905-9E8E-9E3B72B3C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300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9</cp:revision>
  <cp:lastPrinted>2023-02-01T06:27:00Z</cp:lastPrinted>
  <dcterms:created xsi:type="dcterms:W3CDTF">2024-06-18T11:16:00Z</dcterms:created>
  <dcterms:modified xsi:type="dcterms:W3CDTF">2024-07-01T10:54:00Z</dcterms:modified>
</cp:coreProperties>
</file>